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北京市大兴区黄村镇党群工作办公室（党建办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）</w:t>
      </w:r>
    </w:p>
    <w:p>
      <w:pPr>
        <w:ind w:firstLine="4480" w:firstLineChars="14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——2025年春节、七一慰问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项目申报单位（科室）：党建办公室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ind w:firstLine="1920" w:firstLineChars="6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项目申报时间：2024年8月28日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2025年春节、七一慰问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党建办公室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娄蕊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69252417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为表达镇党委、政府对困难群体、离退休干部以及一线职工的关心关爱，让他们度过一个欢乐祥和的节日，决定每年在七一、春节前夕进行慰问。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党建办公室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407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69252417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任明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慰问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</w:t>
            </w:r>
            <w:r>
              <w:rPr>
                <w:rFonts w:hint="default" w:ascii="Arial" w:hAnsi="Arial" w:eastAsia="宋体" w:cs="Arial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default" w:ascii="Arial" w:hAnsi="Arial" w:eastAsia="宋体" w:cs="Arial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区委、镇党委为表达对老党员、困难党员以及一线工作人员关心和关爱，按照上级文件精神，每年七一、春节前夕进行慰问。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按照慰问人员分类统计各类人员数量，按照每年慰问标准进行每类总额汇总，分别做出小计总额和总额数据。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因为涉及到人员，而且分类较多，会因去世、新增等一些小微浮动。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2023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慰问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2025年春节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2025年七一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0BC0565"/>
    <w:rsid w:val="01486414"/>
    <w:rsid w:val="03F70F0C"/>
    <w:rsid w:val="076B1F20"/>
    <w:rsid w:val="08511DC3"/>
    <w:rsid w:val="08B81A6C"/>
    <w:rsid w:val="092D4D1C"/>
    <w:rsid w:val="092E6F1B"/>
    <w:rsid w:val="0A1052E8"/>
    <w:rsid w:val="0A5D4D63"/>
    <w:rsid w:val="0A7C7EC1"/>
    <w:rsid w:val="0A8D39DF"/>
    <w:rsid w:val="0BFA6134"/>
    <w:rsid w:val="0C9D11C1"/>
    <w:rsid w:val="10281712"/>
    <w:rsid w:val="11974666"/>
    <w:rsid w:val="122172CE"/>
    <w:rsid w:val="12CD2E0B"/>
    <w:rsid w:val="12FE3439"/>
    <w:rsid w:val="13F73D10"/>
    <w:rsid w:val="145072B2"/>
    <w:rsid w:val="15D00CD9"/>
    <w:rsid w:val="15D1675A"/>
    <w:rsid w:val="171B044B"/>
    <w:rsid w:val="17507ED0"/>
    <w:rsid w:val="182F6239"/>
    <w:rsid w:val="196056B2"/>
    <w:rsid w:val="1A385760"/>
    <w:rsid w:val="1AFA2866"/>
    <w:rsid w:val="1BA55C0D"/>
    <w:rsid w:val="1C053387"/>
    <w:rsid w:val="1D244C5A"/>
    <w:rsid w:val="1D412189"/>
    <w:rsid w:val="1EA60457"/>
    <w:rsid w:val="2089606E"/>
    <w:rsid w:val="20F71F25"/>
    <w:rsid w:val="21C63877"/>
    <w:rsid w:val="24151E43"/>
    <w:rsid w:val="25503518"/>
    <w:rsid w:val="26AE00BA"/>
    <w:rsid w:val="26F61EFB"/>
    <w:rsid w:val="2759419E"/>
    <w:rsid w:val="2B0748A3"/>
    <w:rsid w:val="2C9C273B"/>
    <w:rsid w:val="2D4D255F"/>
    <w:rsid w:val="2D776C27"/>
    <w:rsid w:val="2DBB6416"/>
    <w:rsid w:val="2F471EE1"/>
    <w:rsid w:val="308113CB"/>
    <w:rsid w:val="31F60459"/>
    <w:rsid w:val="330C4FCE"/>
    <w:rsid w:val="33AF47D8"/>
    <w:rsid w:val="34587DCB"/>
    <w:rsid w:val="34B53ED7"/>
    <w:rsid w:val="372250FD"/>
    <w:rsid w:val="3ACF398B"/>
    <w:rsid w:val="3AD34CAA"/>
    <w:rsid w:val="3CF26DFE"/>
    <w:rsid w:val="3D6A54CD"/>
    <w:rsid w:val="3DA32F25"/>
    <w:rsid w:val="3E725D00"/>
    <w:rsid w:val="3F1F20F0"/>
    <w:rsid w:val="3FA52385"/>
    <w:rsid w:val="3FD014BF"/>
    <w:rsid w:val="40132120"/>
    <w:rsid w:val="412D7C87"/>
    <w:rsid w:val="416937DF"/>
    <w:rsid w:val="42F157C1"/>
    <w:rsid w:val="432F56C9"/>
    <w:rsid w:val="44C4795E"/>
    <w:rsid w:val="451C02D4"/>
    <w:rsid w:val="49131C3F"/>
    <w:rsid w:val="49E43B49"/>
    <w:rsid w:val="4A7459B6"/>
    <w:rsid w:val="4AB3549B"/>
    <w:rsid w:val="4D147203"/>
    <w:rsid w:val="4DC93709"/>
    <w:rsid w:val="4F031DDF"/>
    <w:rsid w:val="4F815F87"/>
    <w:rsid w:val="54F476EE"/>
    <w:rsid w:val="54F9326F"/>
    <w:rsid w:val="55497656"/>
    <w:rsid w:val="565463B1"/>
    <w:rsid w:val="573D3C9B"/>
    <w:rsid w:val="57EA774C"/>
    <w:rsid w:val="59467262"/>
    <w:rsid w:val="5A1504FC"/>
    <w:rsid w:val="5A9F56BB"/>
    <w:rsid w:val="5C032D84"/>
    <w:rsid w:val="5C1514F5"/>
    <w:rsid w:val="5CCA4A2A"/>
    <w:rsid w:val="5D8E4A8A"/>
    <w:rsid w:val="604B148A"/>
    <w:rsid w:val="609D7C10"/>
    <w:rsid w:val="612D1A7D"/>
    <w:rsid w:val="62E829E9"/>
    <w:rsid w:val="63105AF3"/>
    <w:rsid w:val="63D30A57"/>
    <w:rsid w:val="64D07675"/>
    <w:rsid w:val="651C2939"/>
    <w:rsid w:val="657B7B0E"/>
    <w:rsid w:val="66940F58"/>
    <w:rsid w:val="68947D20"/>
    <w:rsid w:val="6C194F80"/>
    <w:rsid w:val="6D22461C"/>
    <w:rsid w:val="6D535020"/>
    <w:rsid w:val="6F722BE7"/>
    <w:rsid w:val="6F9C5B05"/>
    <w:rsid w:val="6FDE19AE"/>
    <w:rsid w:val="6FFB534B"/>
    <w:rsid w:val="70A457DB"/>
    <w:rsid w:val="722E04E1"/>
    <w:rsid w:val="7424720F"/>
    <w:rsid w:val="74535C68"/>
    <w:rsid w:val="75581C92"/>
    <w:rsid w:val="7A604795"/>
    <w:rsid w:val="7C277CF4"/>
    <w:rsid w:val="7C8D7F4E"/>
    <w:rsid w:val="7CEE49D8"/>
    <w:rsid w:val="7EF836DC"/>
    <w:rsid w:val="7F0204F0"/>
    <w:rsid w:val="7F14620B"/>
    <w:rsid w:val="7F1623DD"/>
    <w:rsid w:val="7FAF4D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57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2022-08-26T02:59:00Z</cp:lastPrinted>
  <dcterms:modified xsi:type="dcterms:W3CDTF">2024-08-28T08:59:45Z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